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236"/>
        <w:gridCol w:w="1360"/>
        <w:gridCol w:w="1416"/>
        <w:gridCol w:w="1300"/>
        <w:gridCol w:w="77"/>
      </w:tblGrid>
      <w:tr w:rsidR="007D4881" w:rsidRPr="00E43DC9" w:rsidTr="00DF42CD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/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881" w:rsidRPr="00E43DC9" w:rsidRDefault="007D4881" w:rsidP="00DF42CD">
            <w:pPr>
              <w:ind w:left="-1" w:right="-1000"/>
            </w:pPr>
            <w:r w:rsidRPr="00E43DC9">
              <w:t>Приложение 6</w:t>
            </w:r>
          </w:p>
        </w:tc>
      </w:tr>
      <w:tr w:rsidR="007D4881" w:rsidRPr="00E43DC9" w:rsidTr="00DF42CD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881" w:rsidRPr="00E43DC9" w:rsidRDefault="007D4881" w:rsidP="00DF42CD">
            <w:pPr>
              <w:ind w:left="-1" w:right="-1000"/>
            </w:pPr>
            <w:r w:rsidRPr="00E43DC9">
              <w:t>к решению Саратовской</w:t>
            </w:r>
            <w:r w:rsidRPr="00E43DC9">
              <w:br/>
              <w:t>городской Думы</w:t>
            </w:r>
          </w:p>
        </w:tc>
      </w:tr>
      <w:tr w:rsidR="007D4881" w:rsidRPr="00E43DC9" w:rsidTr="00DF42CD">
        <w:trPr>
          <w:gridAfter w:val="1"/>
          <w:wAfter w:w="77" w:type="dxa"/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881" w:rsidRPr="00E43DC9" w:rsidRDefault="00805B75" w:rsidP="00DF42CD">
            <w:pPr>
              <w:ind w:left="-1" w:right="-1000"/>
            </w:pPr>
            <w:r>
              <w:t>от</w:t>
            </w:r>
            <w:r w:rsidR="007D4881" w:rsidRPr="00E43DC9">
              <w:t xml:space="preserve"> </w:t>
            </w:r>
            <w:r w:rsidR="00DF42CD">
              <w:t xml:space="preserve">22 декабря 2023 года </w:t>
            </w:r>
            <w:r w:rsidR="007D4881" w:rsidRPr="00E43DC9">
              <w:t xml:space="preserve">№ </w:t>
            </w:r>
            <w:r w:rsidR="00DF42CD">
              <w:t>45-446</w:t>
            </w:r>
          </w:p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r w:rsidRPr="00E43DC9">
              <w:t xml:space="preserve">  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тыс. руб.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 xml:space="preserve">№ </w:t>
            </w:r>
            <w:proofErr w:type="spellStart"/>
            <w:proofErr w:type="gramStart"/>
            <w:r w:rsidRPr="00E43DC9">
              <w:t>п</w:t>
            </w:r>
            <w:proofErr w:type="spellEnd"/>
            <w:proofErr w:type="gramEnd"/>
            <w:r w:rsidRPr="00E43DC9">
              <w:t>/</w:t>
            </w:r>
            <w:proofErr w:type="spellStart"/>
            <w:r w:rsidRPr="00E43DC9">
              <w:t>п</w:t>
            </w:r>
            <w:proofErr w:type="spellEnd"/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2023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2024 год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2025 год</w:t>
            </w:r>
          </w:p>
        </w:tc>
      </w:tr>
    </w:tbl>
    <w:p w:rsidR="007D4881" w:rsidRPr="00E43DC9" w:rsidRDefault="007D4881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416"/>
        <w:gridCol w:w="1377"/>
      </w:tblGrid>
      <w:tr w:rsidR="007D4881" w:rsidRPr="00E43DC9" w:rsidTr="007D488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</w:t>
            </w:r>
          </w:p>
        </w:tc>
      </w:tr>
      <w:tr w:rsidR="007D4881" w:rsidRPr="00E43DC9" w:rsidTr="007D488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Раздел I. Перечень объектов капитального строительства муниципальной собственности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46 797,6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здания МАУ ДО «ДШИ им. В.В. Ковалева» муниципального образования «Город Саратов» по адресу: </w:t>
            </w:r>
            <w:proofErr w:type="gramStart"/>
            <w:r w:rsidRPr="00E43DC9">
              <w:t>г</w:t>
            </w:r>
            <w:proofErr w:type="gramEnd"/>
            <w:r w:rsidRPr="00E43DC9">
              <w:t xml:space="preserve">. Саратов,  улица </w:t>
            </w:r>
            <w:proofErr w:type="spellStart"/>
            <w:r w:rsidRPr="00E43DC9">
              <w:t>Шевыревская</w:t>
            </w:r>
            <w:proofErr w:type="spellEnd"/>
            <w:r w:rsidRPr="00E43DC9">
              <w:t>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46 797,6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161 774,9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81 426,5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Объект питьевого водоснабжения «Реконструкция участка системы водоснабжения ст. Тарханы» Саратовская область, р-н </w:t>
            </w:r>
            <w:proofErr w:type="spellStart"/>
            <w:r w:rsidRPr="00E43DC9">
              <w:t>Новобурасский</w:t>
            </w:r>
            <w:proofErr w:type="spellEnd"/>
            <w:r w:rsidRPr="00E43DC9">
              <w:t xml:space="preserve">, 0,5 км южнее </w:t>
            </w:r>
            <w:proofErr w:type="gramStart"/>
            <w:r w:rsidRPr="00E43DC9">
              <w:t>с</w:t>
            </w:r>
            <w:proofErr w:type="gramEnd"/>
            <w:r w:rsidRPr="00E43DC9">
              <w:t>. Тарханы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81 426,5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газорегуляторного пункта шкафного по адресу: муниципальное образование «Город Саратов», ул. Садовая</w:t>
            </w:r>
            <w:proofErr w:type="gramStart"/>
            <w:r w:rsidRPr="00E43DC9">
              <w:t>.</w:t>
            </w:r>
            <w:proofErr w:type="gramEnd"/>
            <w:r w:rsidRPr="00E43DC9">
              <w:t xml:space="preserve"> </w:t>
            </w:r>
            <w:proofErr w:type="gramStart"/>
            <w:r w:rsidRPr="00E43DC9">
              <w:t>с</w:t>
            </w:r>
            <w:proofErr w:type="gramEnd"/>
            <w:r w:rsidRPr="00E43DC9">
              <w:t>т. Тарханы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509,9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котельной по </w:t>
            </w:r>
            <w:proofErr w:type="spellStart"/>
            <w:r w:rsidRPr="00E43DC9">
              <w:t>адресу</w:t>
            </w:r>
            <w:proofErr w:type="gramStart"/>
            <w:r w:rsidRPr="00E43DC9">
              <w:t>:г</w:t>
            </w:r>
            <w:proofErr w:type="spellEnd"/>
            <w:proofErr w:type="gramEnd"/>
            <w:r w:rsidRPr="00E43DC9">
              <w:t xml:space="preserve">. Саратов, </w:t>
            </w:r>
            <w:proofErr w:type="spellStart"/>
            <w:r w:rsidRPr="00E43DC9">
              <w:t>Сокурский</w:t>
            </w:r>
            <w:proofErr w:type="spellEnd"/>
            <w:r w:rsidRPr="00E43DC9">
              <w:t xml:space="preserve">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2 319,0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сети </w:t>
            </w:r>
            <w:proofErr w:type="spellStart"/>
            <w:r w:rsidRPr="00E43DC9">
              <w:t>газопотребления</w:t>
            </w:r>
            <w:proofErr w:type="spellEnd"/>
            <w:r w:rsidRPr="00E43DC9">
              <w:t xml:space="preserve"> котельной по адресу: ул. им. </w:t>
            </w:r>
            <w:proofErr w:type="spellStart"/>
            <w:r w:rsidRPr="00E43DC9">
              <w:t>Клочкова</w:t>
            </w:r>
            <w:proofErr w:type="spellEnd"/>
            <w:r w:rsidRPr="00E43DC9">
              <w:t xml:space="preserve">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1 347,3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системы водоснабжения </w:t>
            </w:r>
            <w:proofErr w:type="gramStart"/>
            <w:r w:rsidRPr="00E43DC9">
              <w:t>с</w:t>
            </w:r>
            <w:proofErr w:type="gramEnd"/>
            <w:r w:rsidRPr="00E43DC9">
              <w:t>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узла учета газа котельной бани №16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968,3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узла учета газа котельной бани №7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1 043,5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узла учета газа котельной бани №8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1 039,5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11 040,4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542,5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и реконструкция объектов водоснабжения к р.п. </w:t>
            </w:r>
            <w:proofErr w:type="spellStart"/>
            <w:r w:rsidRPr="00E43DC9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4 564,0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и реконструкция объектов водоснабжения </w:t>
            </w:r>
            <w:proofErr w:type="gramStart"/>
            <w:r w:rsidRPr="00E43DC9">
              <w:t>к</w:t>
            </w:r>
            <w:proofErr w:type="gramEnd"/>
            <w:r w:rsidRPr="00E43DC9">
              <w:t xml:space="preserve">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3 606,2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инженерной инфраструктуры к земельным участкам, предоставленным многодетным семьям в п. </w:t>
            </w:r>
            <w:proofErr w:type="gramStart"/>
            <w:r w:rsidRPr="00E43DC9">
              <w:t>Зональный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4 105,0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90 567,2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объектов инженерной инфраструктуры в пос. </w:t>
            </w:r>
            <w:proofErr w:type="spellStart"/>
            <w:r w:rsidRPr="00E43DC9">
              <w:t>Латухино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39 659,1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4 033 80</w:t>
            </w:r>
            <w:r w:rsidR="00B8314B" w:rsidRPr="00E43DC9">
              <w:t>1</w:t>
            </w:r>
            <w:r w:rsidRPr="00E43DC9">
              <w:t>,</w:t>
            </w:r>
            <w:r w:rsidR="007332F2" w:rsidRPr="00E43DC9">
              <w:t>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1 218 04</w:t>
            </w:r>
            <w:r w:rsidR="00B8314B" w:rsidRPr="00E43DC9">
              <w:t>6</w:t>
            </w:r>
            <w:r w:rsidRPr="00E43DC9">
              <w:t>,</w:t>
            </w:r>
            <w:r w:rsidR="00B8314B" w:rsidRPr="00E43DC9">
              <w:t>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Детский сад на 160 мест в ЖК «Изумрудный» в Волжском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1 377,6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Детский сад на 160 мест в Заводском районе г. Саратова по адресу: г. Саратов, ул. </w:t>
            </w:r>
            <w:proofErr w:type="gramStart"/>
            <w:r w:rsidRPr="00E43DC9">
              <w:t>Огородная</w:t>
            </w:r>
            <w:proofErr w:type="gramEnd"/>
            <w:r w:rsidRPr="00E43DC9">
              <w:t>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1 919,3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Детский сад на 160 мест в микрорайоне по ул. </w:t>
            </w:r>
            <w:proofErr w:type="gramStart"/>
            <w:r w:rsidRPr="00E43DC9">
              <w:t>Ипподромная</w:t>
            </w:r>
            <w:proofErr w:type="gramEnd"/>
            <w:r w:rsidRPr="00E43DC9">
              <w:t xml:space="preserve"> (на части бывших земель ФГБНУ «НИИСХ </w:t>
            </w:r>
            <w:proofErr w:type="spellStart"/>
            <w:r w:rsidRPr="00E43DC9">
              <w:t>Юго-Востока</w:t>
            </w:r>
            <w:proofErr w:type="spellEnd"/>
            <w:r w:rsidRPr="00E43DC9">
              <w:t>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2 200,7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Детский сад на 160 мест по ул. Лопатина Гора, д. б/</w:t>
            </w:r>
            <w:proofErr w:type="spellStart"/>
            <w:proofErr w:type="gramStart"/>
            <w:r w:rsidRPr="00E43DC9">
              <w:t>н</w:t>
            </w:r>
            <w:proofErr w:type="spellEnd"/>
            <w:proofErr w:type="gramEnd"/>
            <w:r w:rsidRPr="00E43DC9">
              <w:t xml:space="preserve">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4 500,1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Здание физкультурно-оздоровительного комплекса «Торпедо» по адресу: Саратовская область, </w:t>
            </w:r>
            <w:proofErr w:type="gramStart"/>
            <w:r w:rsidRPr="00E43DC9">
              <w:t>г</w:t>
            </w:r>
            <w:proofErr w:type="gramEnd"/>
            <w:r w:rsidRPr="00E43DC9">
              <w:t>. Саратов, Ново-Астраханское шоссе, 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286,6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Ледовая арена на территории МОУ «Гимназия №89» в микрорайоне Елшанка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156 566,0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Ливневая канализация по ул. им. Бардина И.П., от ул. им. Академика О.К. Антонова до ул. им. Тархова С.Ф. Ленинского района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1 512,9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Очистные сооружения ливневого коллектора </w:t>
            </w:r>
            <w:proofErr w:type="spellStart"/>
            <w:r w:rsidRPr="00E43DC9">
              <w:t>Глебучева</w:t>
            </w:r>
            <w:proofErr w:type="spellEnd"/>
            <w:r w:rsidRPr="00E43DC9">
              <w:t xml:space="preserve">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2 133,0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2 016 451,</w:t>
            </w:r>
            <w:r w:rsidR="007332F2" w:rsidRPr="00E43DC9"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439 405,8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Пристройка к МОУ «СОШ № 66 имени Н.И. Вавилова» по адресу: </w:t>
            </w:r>
            <w:proofErr w:type="gramStart"/>
            <w:r w:rsidRPr="00E43DC9">
              <w:t>г</w:t>
            </w:r>
            <w:proofErr w:type="gramEnd"/>
            <w:r w:rsidRPr="00E43DC9">
              <w:t>. Саратов, 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D4881">
            <w:pPr>
              <w:jc w:val="right"/>
            </w:pPr>
            <w:r w:rsidRPr="00E43DC9">
              <w:t>475 154,6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D4881">
            <w:pPr>
              <w:jc w:val="right"/>
            </w:pPr>
            <w:r w:rsidRPr="00E43DC9">
              <w:t>222 235,4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Пристройка на 275 мест к МОУ «СОШ № 103» в Ленинском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382 552,2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202 987,7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Система водоотведения в районе МОУ «СОШ №106» Заводского района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7 455,5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Система водоотведения от дома № 73 по ул. им. Панфилова И.В. в Ленинском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2 464,6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proofErr w:type="spellStart"/>
            <w:r w:rsidRPr="00E43DC9">
              <w:t>Снегоплавильный</w:t>
            </w:r>
            <w:proofErr w:type="spellEnd"/>
            <w:r w:rsidRPr="00E43DC9">
              <w:t xml:space="preserve"> комплекс на ул. </w:t>
            </w:r>
            <w:proofErr w:type="gramStart"/>
            <w:r w:rsidRPr="00E43DC9">
              <w:t>Ипподромная</w:t>
            </w:r>
            <w:proofErr w:type="gramEnd"/>
            <w:r w:rsidRPr="00E43DC9">
              <w:t xml:space="preserve">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Сохранение и приспособление объекта культурного наследия местного (муниципального) </w:t>
            </w:r>
            <w:r w:rsidRPr="00E43DC9">
              <w:br/>
              <w:t xml:space="preserve">значения «Школа, 1946 г., 1949 г.», МОУ «Средняя общеобразовательная </w:t>
            </w:r>
            <w:r w:rsidRPr="00E43DC9">
              <w:br/>
              <w:t xml:space="preserve">школа №72» по адресу: Саратовская область, </w:t>
            </w:r>
            <w:proofErr w:type="gramStart"/>
            <w:r w:rsidRPr="00E43DC9">
              <w:t>г</w:t>
            </w:r>
            <w:proofErr w:type="gramEnd"/>
            <w:r w:rsidRPr="00E43DC9">
              <w:t xml:space="preserve">. Саратов, ул. Бережная, 1, в </w:t>
            </w:r>
            <w:r w:rsidRPr="00E43DC9"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6 977,2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 w:rsidRPr="00E43DC9">
              <w:t>Студгородка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Устройство причального сооружения </w:t>
            </w:r>
            <w:proofErr w:type="gramStart"/>
            <w:r w:rsidRPr="00E43DC9">
              <w:t>в</w:t>
            </w:r>
            <w:proofErr w:type="gramEnd"/>
            <w:r w:rsidRPr="00E43DC9">
              <w:t xml:space="preserve"> </w:t>
            </w:r>
            <w:proofErr w:type="gramStart"/>
            <w:r w:rsidRPr="00E43DC9">
              <w:t>с</w:t>
            </w:r>
            <w:proofErr w:type="gramEnd"/>
            <w:r w:rsidRPr="00E43DC9">
              <w:t>. Синенькие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23 383,1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Школа в ЖК «Ласточкино» в Ленинском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616 588,7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Школа на 825 мест по ул. Ипподромная в Ленинском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332 097,1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353 417,1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1 151 108,</w:t>
            </w:r>
            <w:r w:rsidR="007332F2" w:rsidRPr="00E43DC9">
              <w:t>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1 021 77</w:t>
            </w:r>
            <w:r w:rsidR="007332F2" w:rsidRPr="00E43DC9">
              <w:t>5</w:t>
            </w:r>
            <w:r w:rsidRPr="00E43DC9">
              <w:t>,</w:t>
            </w:r>
            <w:r w:rsidR="007332F2" w:rsidRPr="00E43DC9">
              <w:t>9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461 000,0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Организация наружного освещения на подъездной дороге </w:t>
            </w:r>
            <w:proofErr w:type="gramStart"/>
            <w:r w:rsidRPr="00E43DC9">
              <w:t>к</w:t>
            </w:r>
            <w:proofErr w:type="gramEnd"/>
            <w:r w:rsidRPr="00E43DC9">
              <w:t xml:space="preserve"> </w:t>
            </w:r>
            <w:proofErr w:type="gramStart"/>
            <w:r w:rsidRPr="00E43DC9">
              <w:t>ДОЛ</w:t>
            </w:r>
            <w:proofErr w:type="gramEnd"/>
            <w:r w:rsidRPr="00E43DC9">
              <w:t xml:space="preserve">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1 755,9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305,0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автомобильной дороги в пос. </w:t>
            </w:r>
            <w:proofErr w:type="spellStart"/>
            <w:r w:rsidRPr="00E43DC9">
              <w:t>Юриш</w:t>
            </w:r>
            <w:proofErr w:type="spellEnd"/>
            <w:r w:rsidRPr="00E43DC9">
              <w:t xml:space="preserve">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6 844,7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автомобильной дороги по ул. Б. Горной от ул. </w:t>
            </w:r>
            <w:proofErr w:type="spellStart"/>
            <w:r w:rsidRPr="00E43DC9">
              <w:t>Симбирской</w:t>
            </w:r>
            <w:proofErr w:type="spellEnd"/>
            <w:r w:rsidRPr="00E43DC9">
              <w:t xml:space="preserve"> до ул. им. Горького А.М. в Кировском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1 719,0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автомобильной дороги по ул. им Братьев Никитиных в Волжском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1 370,0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2 759,8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1 897,0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объекта: «Трамвайная сеть от остановки 6-я Дачная до остановки Школа № 52 (маршрут № 6)» в </w:t>
            </w:r>
            <w:proofErr w:type="gramStart"/>
            <w:r w:rsidRPr="00E43DC9">
              <w:t>г</w:t>
            </w:r>
            <w:proofErr w:type="gramEnd"/>
            <w:r w:rsidRPr="00E43DC9">
              <w:t>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4 024,0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автомобильной дороги «п. Солнечный-2 – п. </w:t>
            </w:r>
            <w:proofErr w:type="spellStart"/>
            <w:r w:rsidRPr="00E43DC9">
              <w:t>Расково</w:t>
            </w:r>
            <w:proofErr w:type="spellEnd"/>
            <w:r w:rsidRPr="00E43DC9">
              <w:t xml:space="preserve">»  </w:t>
            </w:r>
            <w:proofErr w:type="gramStart"/>
            <w:r w:rsidRPr="00E43DC9">
              <w:t>в</w:t>
            </w:r>
            <w:proofErr w:type="gramEnd"/>
            <w:r w:rsidRPr="00E43DC9">
              <w:t xml:space="preserve"> </w:t>
            </w:r>
            <w:proofErr w:type="gramStart"/>
            <w:r w:rsidRPr="00E43DC9">
              <w:t>Кировском</w:t>
            </w:r>
            <w:proofErr w:type="gramEnd"/>
            <w:r w:rsidRPr="00E43DC9">
              <w:t xml:space="preserve"> и </w:t>
            </w:r>
            <w:proofErr w:type="spellStart"/>
            <w:r w:rsidRPr="00E43DC9">
              <w:t>Гагаринском</w:t>
            </w:r>
            <w:proofErr w:type="spellEnd"/>
            <w:r w:rsidRPr="00E43DC9">
              <w:t xml:space="preserve">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129 324,9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171 457,3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4 261,4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автомобильной дороги по ул. </w:t>
            </w:r>
            <w:proofErr w:type="gramStart"/>
            <w:r w:rsidRPr="00E43DC9">
              <w:t>Большая</w:t>
            </w:r>
            <w:proofErr w:type="gramEnd"/>
            <w:r w:rsidRPr="00E43DC9">
              <w:t xml:space="preserve"> Азовская в Заводском районе 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3 601,9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ул. им. Евгения Долгина в Ленинском районе г</w:t>
            </w:r>
            <w:proofErr w:type="gramStart"/>
            <w:r w:rsidRPr="00E43DC9">
              <w:t>.С</w:t>
            </w:r>
            <w:proofErr w:type="gramEnd"/>
            <w:r w:rsidRPr="00E43DC9">
              <w:t>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14 088,</w:t>
            </w:r>
            <w:r w:rsidR="007332F2" w:rsidRPr="00E43DC9"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C4244E">
            <w:pPr>
              <w:jc w:val="right"/>
            </w:pPr>
            <w:r w:rsidRPr="00E43DC9">
              <w:t>28 542,</w:t>
            </w:r>
            <w:r w:rsidR="00C4244E" w:rsidRPr="00E43DC9"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105 749,6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автомобильной дороги по ул. Михаила </w:t>
            </w:r>
            <w:proofErr w:type="spellStart"/>
            <w:r w:rsidRPr="00E43DC9">
              <w:t>Галкина-Враского</w:t>
            </w:r>
            <w:proofErr w:type="spellEnd"/>
            <w:r w:rsidRPr="00E43DC9">
              <w:t xml:space="preserve">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107 251,4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автомобильной дороги по ул. </w:t>
            </w:r>
            <w:proofErr w:type="spellStart"/>
            <w:r w:rsidRPr="00E43DC9">
              <w:t>Прудная</w:t>
            </w:r>
            <w:proofErr w:type="spellEnd"/>
            <w:r w:rsidRPr="00E43DC9">
              <w:t xml:space="preserve">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4 159,1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51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автомобильной дороги по улице №1 в микрорайоне «Городские просторы» </w:t>
            </w:r>
            <w:proofErr w:type="gramStart"/>
            <w:r w:rsidRPr="00E43DC9">
              <w:t>г</w:t>
            </w:r>
            <w:proofErr w:type="gramEnd"/>
            <w:r w:rsidRPr="00E43DC9">
              <w:t>. Саратова, Строительство автомобильной дороги по улице №2 в микрорайоне «Городские просторы» г. Саратова, 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1 626,5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путепровода </w:t>
            </w:r>
            <w:proofErr w:type="gramStart"/>
            <w:r w:rsidRPr="00E43DC9">
              <w:t>через ж</w:t>
            </w:r>
            <w:proofErr w:type="gramEnd"/>
            <w:r w:rsidRPr="00E43DC9">
              <w:t xml:space="preserve">.д. пути по ул. </w:t>
            </w:r>
            <w:proofErr w:type="spellStart"/>
            <w:r w:rsidRPr="00E43DC9">
              <w:t>Песчано-Уметской</w:t>
            </w:r>
            <w:proofErr w:type="spellEnd"/>
            <w:r w:rsidRPr="00E43DC9">
              <w:t xml:space="preserve">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661 760,2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779 672,4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461 000,0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путепровода через железнодорожные пути по </w:t>
            </w:r>
            <w:proofErr w:type="spellStart"/>
            <w:r w:rsidRPr="00E43DC9">
              <w:t>Сокурскому</w:t>
            </w:r>
            <w:proofErr w:type="spellEnd"/>
            <w:r w:rsidRPr="00E43DC9">
              <w:t xml:space="preserve"> тракту в Ленинском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3 450,2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39 343,7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участка автомобильной дороги по ул. Романтиков в районе школы на 550 мест в ЖК «Ласточкино» в Ленинском районе </w:t>
            </w:r>
            <w:proofErr w:type="gramStart"/>
            <w:r w:rsidRPr="00E43DC9">
              <w:t>г</w:t>
            </w:r>
            <w:proofErr w:type="gramEnd"/>
            <w:r w:rsidRPr="00E43DC9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97 919,2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312 661,5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имущественного комплекса МОУ «СОШ №77», расположенного по адресу: </w:t>
            </w:r>
            <w:proofErr w:type="gramStart"/>
            <w:r w:rsidRPr="00E43DC9">
              <w:t>г</w:t>
            </w:r>
            <w:proofErr w:type="gramEnd"/>
            <w:r w:rsidRPr="00E43DC9">
              <w:t xml:space="preserve">. Саратов, ул. </w:t>
            </w:r>
            <w:proofErr w:type="spellStart"/>
            <w:r w:rsidRPr="00E43DC9">
              <w:t>Новоузенская</w:t>
            </w:r>
            <w:proofErr w:type="spellEnd"/>
            <w:r w:rsidRPr="00E43DC9">
              <w:t>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312 661,5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220 756,4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Бассейн в школе р.п. </w:t>
            </w:r>
            <w:proofErr w:type="spellStart"/>
            <w:r w:rsidRPr="00E43DC9">
              <w:t>Соколовый</w:t>
            </w:r>
            <w:proofErr w:type="spellEnd"/>
            <w:r w:rsidRPr="00E43DC9">
              <w:t xml:space="preserve"> г</w:t>
            </w:r>
            <w:proofErr w:type="gramStart"/>
            <w:r w:rsidRPr="00E43DC9">
              <w:t>.С</w:t>
            </w:r>
            <w:proofErr w:type="gramEnd"/>
            <w:r w:rsidRPr="00E43DC9">
              <w:t>аратов Саратовской области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77 859,7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Ледовая арена и бассейн в школе р.п. </w:t>
            </w:r>
            <w:proofErr w:type="spellStart"/>
            <w:r w:rsidRPr="00E43DC9">
              <w:t>Соколовый</w:t>
            </w:r>
            <w:proofErr w:type="spellEnd"/>
            <w:r w:rsidRPr="00E43DC9">
              <w:t xml:space="preserve"> муниципального образования «Город Саратов» (I этап - строительство ледовой арены)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124 034,7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1 760,9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котельных №33 с. </w:t>
            </w:r>
            <w:proofErr w:type="spellStart"/>
            <w:r w:rsidRPr="00E43DC9">
              <w:t>Рыбушка</w:t>
            </w:r>
            <w:proofErr w:type="spellEnd"/>
            <w:r w:rsidRPr="00E43DC9">
              <w:t>, №35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393,0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систем </w:t>
            </w:r>
            <w:proofErr w:type="spellStart"/>
            <w:r w:rsidRPr="00E43DC9">
              <w:t>газопотребления</w:t>
            </w:r>
            <w:proofErr w:type="spellEnd"/>
            <w:r w:rsidRPr="00E43DC9">
              <w:t xml:space="preserve">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7 018,0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системы теплоснабжения р.п. </w:t>
            </w:r>
            <w:proofErr w:type="spellStart"/>
            <w:r w:rsidRPr="00E43DC9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125,0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Реконструкция ТП – 3427  в р.п. </w:t>
            </w:r>
            <w:proofErr w:type="spellStart"/>
            <w:r w:rsidRPr="00E43DC9">
              <w:t>Соколовый</w:t>
            </w:r>
            <w:proofErr w:type="spellEnd"/>
            <w:r w:rsidRPr="00E43DC9">
              <w:t xml:space="preserve"> (замена трансформаторов на большую мощность для подключения бассейна и ледовой арены)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3 551,2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 xml:space="preserve">Строительство системы водоснабжения по ул. </w:t>
            </w:r>
            <w:proofErr w:type="gramStart"/>
            <w:r w:rsidRPr="00E43DC9">
              <w:t>Садовая</w:t>
            </w:r>
            <w:proofErr w:type="gramEnd"/>
            <w:r w:rsidRPr="00E43DC9">
              <w:t xml:space="preserve">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315,0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64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Техническое перевооружение котельной №19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5 698,9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5 926 899,</w:t>
            </w:r>
            <w:r w:rsidR="00B8314B" w:rsidRPr="00E43DC9">
              <w:t>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2 321 248,</w:t>
            </w:r>
            <w:r w:rsidR="00B8314B" w:rsidRPr="00E43DC9">
              <w:t>4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461 000,0</w:t>
            </w:r>
          </w:p>
        </w:tc>
      </w:tr>
      <w:tr w:rsidR="007D4881" w:rsidRPr="00E43DC9" w:rsidTr="007D4881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23 718,4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lastRenderedPageBreak/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16 408,7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7 309,7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3 502 544,9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21 516,2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415 897,1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135,1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881" w:rsidRPr="00E43DC9" w:rsidRDefault="007D4881" w:rsidP="007332F2">
            <w:r w:rsidRPr="00E43DC9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3 086 512,7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21 516,2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B8314B">
            <w:pPr>
              <w:jc w:val="right"/>
            </w:pPr>
            <w:r w:rsidRPr="00E43DC9">
              <w:t>3 526 263,</w:t>
            </w:r>
            <w:r w:rsidR="00B8314B" w:rsidRPr="00E43DC9">
              <w:t>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66 516,2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pPr>
              <w:jc w:val="right"/>
            </w:pPr>
            <w:r w:rsidRPr="00E43DC9">
              <w:t>45 000,0</w:t>
            </w:r>
          </w:p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881" w:rsidRPr="00E43DC9" w:rsidRDefault="007D4881" w:rsidP="007332F2">
            <w:pPr>
              <w:jc w:val="center"/>
            </w:pPr>
            <w:r w:rsidRPr="00E43DC9"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DF42CD" w:rsidRDefault="007D4881" w:rsidP="00B8314B">
            <w:pPr>
              <w:jc w:val="right"/>
              <w:rPr>
                <w:bCs/>
              </w:rPr>
            </w:pPr>
            <w:r w:rsidRPr="00DF42CD">
              <w:rPr>
                <w:bCs/>
              </w:rPr>
              <w:t>9 453 16</w:t>
            </w:r>
            <w:r w:rsidR="00B8314B" w:rsidRPr="00DF42CD">
              <w:rPr>
                <w:bCs/>
              </w:rPr>
              <w:t>3</w:t>
            </w:r>
            <w:r w:rsidRPr="00DF42CD">
              <w:rPr>
                <w:bCs/>
              </w:rPr>
              <w:t>,</w:t>
            </w:r>
            <w:r w:rsidR="00B8314B" w:rsidRPr="00DF42CD">
              <w:rPr>
                <w:bCs/>
              </w:rPr>
              <w:t>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DF42CD" w:rsidRDefault="007D4881" w:rsidP="00B8314B">
            <w:pPr>
              <w:jc w:val="right"/>
              <w:rPr>
                <w:bCs/>
              </w:rPr>
            </w:pPr>
            <w:r w:rsidRPr="00DF42CD">
              <w:rPr>
                <w:bCs/>
              </w:rPr>
              <w:t>2 387 764,</w:t>
            </w:r>
            <w:r w:rsidR="00B8314B" w:rsidRPr="00DF42CD">
              <w:rPr>
                <w:bCs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881" w:rsidRPr="00DF42CD" w:rsidRDefault="007D4881" w:rsidP="007332F2">
            <w:pPr>
              <w:jc w:val="right"/>
              <w:rPr>
                <w:bCs/>
              </w:rPr>
            </w:pPr>
            <w:r w:rsidRPr="00DF42CD">
              <w:rPr>
                <w:bCs/>
              </w:rPr>
              <w:t>506 000,0</w:t>
            </w:r>
          </w:p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r w:rsidRPr="00E43DC9"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>
            <w:r w:rsidRPr="00E43DC9"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RPr="00E43DC9" w:rsidTr="007D4881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</w:tr>
      <w:tr w:rsidR="007D4881" w:rsidTr="007D4881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Pr="00E43DC9" w:rsidRDefault="007D4881" w:rsidP="007332F2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4881" w:rsidRDefault="007D4881" w:rsidP="007332F2">
            <w:pPr>
              <w:jc w:val="right"/>
            </w:pPr>
          </w:p>
        </w:tc>
      </w:tr>
    </w:tbl>
    <w:p w:rsidR="007D4881" w:rsidRPr="00E856FF" w:rsidRDefault="007D4881" w:rsidP="007D4881"/>
    <w:p w:rsidR="00E2598B" w:rsidRPr="007D4881" w:rsidRDefault="00E2598B" w:rsidP="007D4881"/>
    <w:sectPr w:rsidR="00E2598B" w:rsidRPr="007D4881" w:rsidSect="007D4881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7BCD" w:rsidRDefault="00B67BCD" w:rsidP="007D4881">
      <w:r>
        <w:separator/>
      </w:r>
    </w:p>
  </w:endnote>
  <w:endnote w:type="continuationSeparator" w:id="1">
    <w:p w:rsidR="00B67BCD" w:rsidRDefault="00B67BCD" w:rsidP="007D4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7BCD" w:rsidRDefault="00B67BCD" w:rsidP="007D4881">
      <w:r>
        <w:separator/>
      </w:r>
    </w:p>
  </w:footnote>
  <w:footnote w:type="continuationSeparator" w:id="1">
    <w:p w:rsidR="00B67BCD" w:rsidRDefault="00B67BCD" w:rsidP="007D48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2F2" w:rsidRDefault="00130792" w:rsidP="007332F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32F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332F2" w:rsidRDefault="007332F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2F2" w:rsidRDefault="00130792" w:rsidP="007332F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332F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05B75">
      <w:rPr>
        <w:rStyle w:val="a7"/>
        <w:noProof/>
      </w:rPr>
      <w:t>5</w:t>
    </w:r>
    <w:r>
      <w:rPr>
        <w:rStyle w:val="a7"/>
      </w:rPr>
      <w:fldChar w:fldCharType="end"/>
    </w:r>
  </w:p>
  <w:p w:rsidR="007332F2" w:rsidRDefault="007332F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7D4881"/>
    <w:rsid w:val="00130792"/>
    <w:rsid w:val="002C3F39"/>
    <w:rsid w:val="003D4446"/>
    <w:rsid w:val="006808C6"/>
    <w:rsid w:val="007332F2"/>
    <w:rsid w:val="007D4881"/>
    <w:rsid w:val="00805B75"/>
    <w:rsid w:val="00A24CAF"/>
    <w:rsid w:val="00A71BF8"/>
    <w:rsid w:val="00B67BCD"/>
    <w:rsid w:val="00B8314B"/>
    <w:rsid w:val="00B912FD"/>
    <w:rsid w:val="00C4244E"/>
    <w:rsid w:val="00CB0576"/>
    <w:rsid w:val="00D90A53"/>
    <w:rsid w:val="00DF42CD"/>
    <w:rsid w:val="00E2598B"/>
    <w:rsid w:val="00E43DC9"/>
    <w:rsid w:val="00F6400A"/>
    <w:rsid w:val="00F7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48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4881"/>
  </w:style>
  <w:style w:type="paragraph" w:styleId="a5">
    <w:name w:val="footer"/>
    <w:basedOn w:val="a"/>
    <w:link w:val="a6"/>
    <w:uiPriority w:val="99"/>
    <w:semiHidden/>
    <w:unhideWhenUsed/>
    <w:rsid w:val="007D48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4881"/>
  </w:style>
  <w:style w:type="character" w:styleId="a7">
    <w:name w:val="page number"/>
    <w:basedOn w:val="a0"/>
    <w:uiPriority w:val="99"/>
    <w:semiHidden/>
    <w:unhideWhenUsed/>
    <w:rsid w:val="007D4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5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MnacakanynAM</cp:lastModifiedBy>
  <cp:revision>5</cp:revision>
  <dcterms:created xsi:type="dcterms:W3CDTF">2023-12-22T12:02:00Z</dcterms:created>
  <dcterms:modified xsi:type="dcterms:W3CDTF">2023-12-22T12:16:00Z</dcterms:modified>
</cp:coreProperties>
</file>